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891A2" w14:textId="77777777" w:rsidR="00721313" w:rsidRDefault="00721313" w:rsidP="00721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de FORTHYNGHAM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d.1404-6)</w:t>
      </w:r>
    </w:p>
    <w:p w14:paraId="7227A766" w14:textId="77777777" w:rsidR="00721313" w:rsidRDefault="00721313" w:rsidP="00721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64DF30E" w14:textId="77777777" w:rsidR="00721313" w:rsidRDefault="00721313" w:rsidP="00721313">
      <w:pPr>
        <w:rPr>
          <w:rFonts w:ascii="Times New Roman" w:hAnsi="Times New Roman" w:cs="Times New Roman"/>
          <w:sz w:val="24"/>
          <w:szCs w:val="24"/>
        </w:rPr>
      </w:pPr>
    </w:p>
    <w:p w14:paraId="27725BCB" w14:textId="77777777" w:rsidR="00721313" w:rsidRDefault="00721313" w:rsidP="00721313">
      <w:pPr>
        <w:rPr>
          <w:rFonts w:ascii="Times New Roman" w:hAnsi="Times New Roman" w:cs="Times New Roman"/>
          <w:sz w:val="24"/>
          <w:szCs w:val="24"/>
        </w:rPr>
      </w:pPr>
    </w:p>
    <w:p w14:paraId="69385063" w14:textId="77777777" w:rsidR="00721313" w:rsidRDefault="00721313" w:rsidP="00721313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070D768" w14:textId="77777777" w:rsidR="00721313" w:rsidRDefault="00721313" w:rsidP="0072131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74048AC4" w14:textId="77777777" w:rsidR="00721313" w:rsidRDefault="00721313" w:rsidP="00721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D4C872C" w14:textId="77777777" w:rsidR="00721313" w:rsidRDefault="00721313" w:rsidP="00721313">
      <w:pPr>
        <w:rPr>
          <w:rFonts w:ascii="Times New Roman" w:hAnsi="Times New Roman" w:cs="Times New Roman"/>
          <w:sz w:val="24"/>
          <w:szCs w:val="24"/>
        </w:rPr>
      </w:pPr>
    </w:p>
    <w:p w14:paraId="2BEA9A7F" w14:textId="77777777" w:rsidR="00721313" w:rsidRDefault="00721313" w:rsidP="00721313">
      <w:pPr>
        <w:rPr>
          <w:rFonts w:ascii="Times New Roman" w:hAnsi="Times New Roman" w:cs="Times New Roman"/>
          <w:sz w:val="24"/>
          <w:szCs w:val="24"/>
        </w:rPr>
      </w:pPr>
    </w:p>
    <w:p w14:paraId="6235C92F" w14:textId="77777777" w:rsidR="00721313" w:rsidRDefault="00721313" w:rsidP="00721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2022</w:t>
      </w:r>
    </w:p>
    <w:p w14:paraId="6E3F78C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FE0DB" w14:textId="77777777" w:rsidR="00721313" w:rsidRDefault="00721313" w:rsidP="009139A6">
      <w:r>
        <w:separator/>
      </w:r>
    </w:p>
  </w:endnote>
  <w:endnote w:type="continuationSeparator" w:id="0">
    <w:p w14:paraId="285E6244" w14:textId="77777777" w:rsidR="00721313" w:rsidRDefault="007213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501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BE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0E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9E707" w14:textId="77777777" w:rsidR="00721313" w:rsidRDefault="00721313" w:rsidP="009139A6">
      <w:r>
        <w:separator/>
      </w:r>
    </w:p>
  </w:footnote>
  <w:footnote w:type="continuationSeparator" w:id="0">
    <w:p w14:paraId="61C043BD" w14:textId="77777777" w:rsidR="00721313" w:rsidRDefault="007213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477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62A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34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313"/>
    <w:rsid w:val="000666E0"/>
    <w:rsid w:val="002510B7"/>
    <w:rsid w:val="005C130B"/>
    <w:rsid w:val="0072131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686C0"/>
  <w15:chartTrackingRefBased/>
  <w15:docId w15:val="{84CD48ED-979C-447B-AF9D-CC9ABAFA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31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2022-02-13T21:47:00Z</dcterms:created>
  <dcterms:modified xsi:type="dcterms:W3CDTF">2022-02-13T21:48:00Z</dcterms:modified>
</cp:coreProperties>
</file>